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5C558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5C558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5C558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5C558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5C558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5C558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5C558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5C558B" w:rsidRPr="005C558B">
          <w:rPr>
            <w:b w:val="0"/>
          </w:rPr>
          <w:t xml:space="preserve"> 11091/015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5C558B" w:rsidP="00232C8F">
            <w:r>
              <w:t>Фельдшер-лаборант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5C558B" w:rsidP="00232C8F">
            <w:r>
              <w:t>27330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5C558B" w:rsidRPr="005C558B">
          <w:rPr>
            <w:rStyle w:val="aa"/>
          </w:rPr>
          <w:t xml:space="preserve"> Бактериологическая лаборатория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5C558B" w:rsidRPr="005C558B">
          <w:rPr>
            <w:rStyle w:val="aa"/>
          </w:rPr>
          <w:t>8;</w:t>
        </w:r>
        <w:r w:rsidR="005C558B" w:rsidRPr="005C558B">
          <w:rPr>
            <w:u w:val="single"/>
          </w:rPr>
          <w:t xml:space="preserve">  11091/015, 11091/015-1А (11091/015), 11091/015-2А (11091/015), 11091/015-3А (11091/015), 11091/015-4А (11091/015), 11091/015-5А (11091/015), 11091/015-6А (11091/015), 11091/015-7А (11091/015)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5C558B" w:rsidRPr="005C558B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5C558B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5C558B" w:rsidP="00C31869">
            <w:pPr>
              <w:jc w:val="center"/>
            </w:pPr>
            <w:r>
              <w:t>8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5C558B" w:rsidP="00C31869">
            <w:pPr>
              <w:jc w:val="center"/>
            </w:pPr>
            <w:r>
              <w:t>8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5C558B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5C558B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5C558B" w:rsidP="00C31869">
            <w:pPr>
              <w:jc w:val="center"/>
            </w:pPr>
            <w:r>
              <w:t>017-768-766 99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5C558B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C558B" w:rsidRDefault="005C558B" w:rsidP="00C31869">
            <w:pPr>
              <w:jc w:val="center"/>
            </w:pPr>
            <w:r>
              <w:t>014-632-109 06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558B" w:rsidRPr="003947ED" w:rsidRDefault="005C558B" w:rsidP="00AD14A4">
            <w:pPr>
              <w:rPr>
                <w:rStyle w:val="a7"/>
              </w:rPr>
            </w:pPr>
          </w:p>
        </w:tc>
      </w:tr>
      <w:tr w:rsidR="005C558B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C558B" w:rsidRDefault="005C558B" w:rsidP="00C31869">
            <w:pPr>
              <w:jc w:val="center"/>
            </w:pPr>
            <w:r>
              <w:t>008-831-336 43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558B" w:rsidRPr="003947ED" w:rsidRDefault="005C558B" w:rsidP="00AD14A4">
            <w:pPr>
              <w:rPr>
                <w:rStyle w:val="a7"/>
              </w:rPr>
            </w:pPr>
          </w:p>
        </w:tc>
      </w:tr>
      <w:tr w:rsidR="005C558B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C558B" w:rsidRDefault="005C558B" w:rsidP="00C31869">
            <w:pPr>
              <w:jc w:val="center"/>
            </w:pPr>
            <w:r>
              <w:t>020-794-618 46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558B" w:rsidRPr="003947ED" w:rsidRDefault="005C558B" w:rsidP="00AD14A4">
            <w:pPr>
              <w:rPr>
                <w:rStyle w:val="a7"/>
              </w:rPr>
            </w:pPr>
          </w:p>
        </w:tc>
      </w:tr>
      <w:tr w:rsidR="005C558B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C558B" w:rsidRDefault="005C558B" w:rsidP="00C31869">
            <w:pPr>
              <w:jc w:val="center"/>
            </w:pPr>
            <w:r>
              <w:t>003-379-874 51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558B" w:rsidRPr="003947ED" w:rsidRDefault="005C558B" w:rsidP="00AD14A4">
            <w:pPr>
              <w:rPr>
                <w:rStyle w:val="a7"/>
              </w:rPr>
            </w:pPr>
          </w:p>
        </w:tc>
      </w:tr>
      <w:tr w:rsidR="005C558B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C558B" w:rsidRDefault="005C558B" w:rsidP="00C31869">
            <w:pPr>
              <w:jc w:val="center"/>
            </w:pPr>
            <w:r>
              <w:t>002-972-833 43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558B" w:rsidRPr="003947ED" w:rsidRDefault="005C558B" w:rsidP="00AD14A4">
            <w:pPr>
              <w:rPr>
                <w:rStyle w:val="a7"/>
              </w:rPr>
            </w:pPr>
          </w:p>
        </w:tc>
      </w:tr>
      <w:tr w:rsidR="005C558B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C558B" w:rsidRDefault="005C558B" w:rsidP="00C31869">
            <w:pPr>
              <w:jc w:val="center"/>
            </w:pPr>
            <w:r>
              <w:t>066-981-560 13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558B" w:rsidRPr="003947ED" w:rsidRDefault="005C558B" w:rsidP="00AD14A4">
            <w:pPr>
              <w:rPr>
                <w:rStyle w:val="a7"/>
              </w:rPr>
            </w:pPr>
          </w:p>
        </w:tc>
      </w:tr>
      <w:tr w:rsidR="005C558B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C558B" w:rsidRDefault="005C558B" w:rsidP="00C31869">
            <w:pPr>
              <w:jc w:val="center"/>
            </w:pPr>
            <w:r>
              <w:t>017-556-500 50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558B" w:rsidRPr="003947ED" w:rsidRDefault="005C558B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5C558B" w:rsidRPr="005C558B">
          <w:rPr>
            <w:rStyle w:val="aa"/>
          </w:rPr>
          <w:t xml:space="preserve"> ПЭВМ, Микроскоп, автоклав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5C558B" w:rsidRPr="005C558B">
          <w:rPr>
            <w:rStyle w:val="aa"/>
          </w:rPr>
          <w:t xml:space="preserve"> Питательные среды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C558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C558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C558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C558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C558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C558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C558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C558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5C558B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C558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C558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C558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C558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5C558B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C558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5C558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C558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5C558B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5C558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C558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C558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C558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C558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C558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C558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C558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2.4., п. 3.10.</w:t>
            </w:r>
            <w:r w:rsidR="002E175A">
              <w:rPr>
                <w:sz w:val="18"/>
                <w:szCs w:val="18"/>
              </w:rPr>
              <w:t>, п. 4.1.</w:t>
            </w:r>
            <w:r>
              <w:rPr>
                <w:sz w:val="18"/>
                <w:szCs w:val="18"/>
              </w:rPr>
              <w:t>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517101" w:rsidRPr="00517101">
          <w:rPr>
            <w:i/>
            <w:u w:val="single"/>
          </w:rPr>
          <w:t>1. Рекомендации по улучшению и оздоровлению условий труда:</w:t>
        </w:r>
        <w:r w:rsidR="00517101" w:rsidRPr="00517101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517101" w:rsidRPr="00517101">
          <w:rPr>
            <w:i/>
            <w:u w:val="single"/>
          </w:rPr>
          <w:tab/>
          <w:t>   </w:t>
        </w:r>
        <w:r w:rsidR="00517101" w:rsidRPr="00517101">
          <w:rPr>
            <w:i/>
            <w:u w:val="single"/>
          </w:rPr>
          <w:br/>
          <w:t xml:space="preserve"> 1.2. Организовать рациональные режимы труда  и отдыха (Снижение тяжести трудового процесса);</w:t>
        </w:r>
        <w:r w:rsidR="00517101" w:rsidRPr="00517101">
          <w:rPr>
            <w:i/>
            <w:u w:val="single"/>
          </w:rPr>
          <w:tab/>
          <w:t>   </w:t>
        </w:r>
        <w:r w:rsidR="00517101" w:rsidRPr="00517101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517101" w:rsidRPr="00517101">
          <w:rPr>
            <w:i/>
            <w:u w:val="single"/>
          </w:rPr>
          <w:tab/>
          <w:t>   </w:t>
        </w:r>
        <w:r w:rsidR="00517101" w:rsidRPr="00517101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517101" w:rsidRPr="00517101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517101" w:rsidRPr="00517101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C558B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C558B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5C558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C558B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C558B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5C558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(дата)</w:t>
            </w: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(дата)</w:t>
            </w: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4616A" w:rsidTr="00E4616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517101" w:rsidP="003C5C39">
            <w:pPr>
              <w:pStyle w:val="a8"/>
            </w:pPr>
            <w:r>
              <w:t>24.11.2016</w:t>
            </w:r>
          </w:p>
        </w:tc>
      </w:tr>
      <w:tr w:rsidR="00EF07A3" w:rsidRPr="00E4616A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3C5C39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E4616A" w:rsidRDefault="00E4616A" w:rsidP="00EF07A3">
            <w:pPr>
              <w:pStyle w:val="a8"/>
              <w:rPr>
                <w:vertAlign w:val="superscript"/>
              </w:rPr>
            </w:pPr>
            <w:r w:rsidRPr="00E4616A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5C558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C558B" w:rsidP="004E51DC">
            <w:pPr>
              <w:pStyle w:val="a8"/>
            </w:pPr>
            <w:r>
              <w:t>Бесаева Елена Геннадьевна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5C558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5C558B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EF07A3">
            <w:pPr>
              <w:pStyle w:val="a8"/>
            </w:pPr>
            <w:r>
              <w:t>Шеленкова Любовь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C558B" w:rsidRPr="005C558B" w:rsidRDefault="005C558B" w:rsidP="00EF07A3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(дата)</w:t>
            </w: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EF07A3">
            <w:pPr>
              <w:pStyle w:val="a8"/>
            </w:pPr>
            <w:r>
              <w:t>Пигалева Ирина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C558B" w:rsidRPr="005C558B" w:rsidRDefault="005C558B" w:rsidP="00EF07A3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(дата)</w:t>
            </w: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EF07A3">
            <w:pPr>
              <w:pStyle w:val="a8"/>
            </w:pPr>
            <w:r>
              <w:t>Максаткина Светлана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C558B" w:rsidRPr="005C558B" w:rsidRDefault="005C558B" w:rsidP="00EF07A3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(дата)</w:t>
            </w: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EF07A3">
            <w:pPr>
              <w:pStyle w:val="a8"/>
            </w:pPr>
            <w:r>
              <w:t>Ковбасюк Татьяна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C558B" w:rsidRPr="005C558B" w:rsidRDefault="005C558B" w:rsidP="00EF07A3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(дата)</w:t>
            </w: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EF07A3">
            <w:pPr>
              <w:pStyle w:val="a8"/>
            </w:pPr>
            <w:r>
              <w:t>Семенова Ольга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C558B" w:rsidRPr="005C558B" w:rsidRDefault="005C558B" w:rsidP="00EF07A3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(дата)</w:t>
            </w: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EF07A3">
            <w:pPr>
              <w:pStyle w:val="a8"/>
            </w:pPr>
            <w:r>
              <w:t>Шаманова Оксана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C558B" w:rsidRPr="005C558B" w:rsidRDefault="005C558B" w:rsidP="00EF07A3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(дата)</w:t>
            </w: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EF07A3">
            <w:pPr>
              <w:pStyle w:val="a8"/>
            </w:pPr>
            <w:r>
              <w:t>Коновалова Елена Анатольевна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C558B" w:rsidRPr="005C558B" w:rsidRDefault="005C558B" w:rsidP="00EF07A3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(дата)</w:t>
            </w: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C558B" w:rsidRPr="005C558B" w:rsidRDefault="005C558B" w:rsidP="00EF07A3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(дата)</w:t>
            </w: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C558B" w:rsidRPr="005C558B" w:rsidRDefault="005C558B" w:rsidP="00EF07A3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(дата)</w:t>
            </w: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C558B" w:rsidRPr="005C558B" w:rsidRDefault="005C558B" w:rsidP="00EF07A3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(дата)</w:t>
            </w: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C558B" w:rsidRPr="005C558B" w:rsidRDefault="005C558B" w:rsidP="00EF07A3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(дата)</w:t>
            </w: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8B" w:rsidRPr="005C558B" w:rsidRDefault="005C558B" w:rsidP="004E51DC">
            <w:pPr>
              <w:pStyle w:val="a8"/>
            </w:pPr>
          </w:p>
        </w:tc>
      </w:tr>
      <w:tr w:rsidR="005C558B" w:rsidRPr="005C558B" w:rsidTr="005C558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C558B" w:rsidRPr="005C558B" w:rsidRDefault="005C558B" w:rsidP="00EF07A3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C558B" w:rsidRPr="005C558B" w:rsidRDefault="005C558B" w:rsidP="004E51DC">
            <w:pPr>
              <w:pStyle w:val="a8"/>
              <w:rPr>
                <w:vertAlign w:val="superscript"/>
              </w:rPr>
            </w:pPr>
            <w:r w:rsidRPr="005C558B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16A" w:rsidRDefault="00E4616A" w:rsidP="0076042D">
      <w:pPr>
        <w:pStyle w:val="a9"/>
      </w:pPr>
      <w:r>
        <w:separator/>
      </w:r>
    </w:p>
  </w:endnote>
  <w:endnote w:type="continuationSeparator" w:id="0">
    <w:p w:rsidR="00E4616A" w:rsidRDefault="00E4616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5C558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11091/015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7364D0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7364D0" w:rsidRPr="00C31869">
            <w:rPr>
              <w:rStyle w:val="ad"/>
              <w:sz w:val="20"/>
              <w:szCs w:val="20"/>
            </w:rPr>
            <w:fldChar w:fldCharType="separate"/>
          </w:r>
          <w:r w:rsidR="005C558B">
            <w:rPr>
              <w:rStyle w:val="ad"/>
              <w:noProof/>
              <w:sz w:val="20"/>
              <w:szCs w:val="20"/>
            </w:rPr>
            <w:t>1</w:t>
          </w:r>
          <w:r w:rsidR="007364D0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C558B" w:rsidRPr="005C558B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16A" w:rsidRDefault="00E4616A" w:rsidP="0076042D">
      <w:pPr>
        <w:pStyle w:val="a9"/>
      </w:pPr>
      <w:r>
        <w:separator/>
      </w:r>
    </w:p>
  </w:footnote>
  <w:footnote w:type="continuationSeparator" w:id="0">
    <w:p w:rsidR="00E4616A" w:rsidRDefault="00E4616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docVars>
    <w:docVar w:name="anal_rms" w:val="8;  11091/015, 11091/015-1А (11091/015), 11091/015-2А (11091/015), 11091/015-3А (11091/015), 11091/015-4А (11091/015), 11091/015-5А (11091/015), 11091/015-6А (11091/015), 11091/015-7А (11091/015)"/>
    <w:docVar w:name="att_date" w:val="    "/>
    <w:docVar w:name="att_num" w:val="    "/>
    <w:docVar w:name="att_org" w:val="    "/>
    <w:docVar w:name="att_zakl" w:val="- заключение;"/>
    <w:docVar w:name="ceh_info" w:val=" Бактериологическая лаборатория"/>
    <w:docVar w:name="class" w:val=" не определен "/>
    <w:docVar w:name="close_doc_flag" w:val="0"/>
    <w:docVar w:name="co_classes" w:val="   "/>
    <w:docVar w:name="codeok" w:val=" 27330 "/>
    <w:docVar w:name="codeok " w:val="    "/>
    <w:docVar w:name="col18" w:val=" 0 "/>
    <w:docVar w:name="colanal" w:val="  Отсутствуют"/>
    <w:docVar w:name="colrab" w:val=" 1 "/>
    <w:docVar w:name="colrab_anal" w:val=" 8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15 "/>
    <w:docVar w:name="oborud" w:val=" ПЭВМ, Микроскоп, автоклав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1B9EE0499B6B4124B3F9FCBA9CCB1696"/>
    <w:docVar w:name="rm_id" w:val="138"/>
    <w:docVar w:name="rm_name" w:val="                                          "/>
    <w:docVar w:name="rm_number" w:val=" 11091/015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1.2. Организовать рациональные режимы труда  и отдыха (Снижение тяже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Питательные среды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AA5CE9"/>
    <w:rsid w:val="000024F1"/>
    <w:rsid w:val="00025683"/>
    <w:rsid w:val="00046815"/>
    <w:rsid w:val="0005566C"/>
    <w:rsid w:val="00067E97"/>
    <w:rsid w:val="000860ED"/>
    <w:rsid w:val="000905BE"/>
    <w:rsid w:val="000B0B2C"/>
    <w:rsid w:val="000D1F5B"/>
    <w:rsid w:val="00110025"/>
    <w:rsid w:val="001429B1"/>
    <w:rsid w:val="00145419"/>
    <w:rsid w:val="001456F8"/>
    <w:rsid w:val="00153585"/>
    <w:rsid w:val="001538CA"/>
    <w:rsid w:val="0015635F"/>
    <w:rsid w:val="001607C8"/>
    <w:rsid w:val="00166C36"/>
    <w:rsid w:val="0019600D"/>
    <w:rsid w:val="001B2398"/>
    <w:rsid w:val="001F4D8D"/>
    <w:rsid w:val="00232C8F"/>
    <w:rsid w:val="00234932"/>
    <w:rsid w:val="00243142"/>
    <w:rsid w:val="00244615"/>
    <w:rsid w:val="002A0605"/>
    <w:rsid w:val="002E175A"/>
    <w:rsid w:val="002E55C6"/>
    <w:rsid w:val="00305B2F"/>
    <w:rsid w:val="00317D1A"/>
    <w:rsid w:val="00366320"/>
    <w:rsid w:val="00367816"/>
    <w:rsid w:val="003876C3"/>
    <w:rsid w:val="003947ED"/>
    <w:rsid w:val="003A1AB6"/>
    <w:rsid w:val="003C24DB"/>
    <w:rsid w:val="003C3808"/>
    <w:rsid w:val="003C5C39"/>
    <w:rsid w:val="0040104A"/>
    <w:rsid w:val="00402CAC"/>
    <w:rsid w:val="00444410"/>
    <w:rsid w:val="00481C22"/>
    <w:rsid w:val="004A47AD"/>
    <w:rsid w:val="004C4DB2"/>
    <w:rsid w:val="004E2877"/>
    <w:rsid w:val="004E51DC"/>
    <w:rsid w:val="004E5FB2"/>
    <w:rsid w:val="00510595"/>
    <w:rsid w:val="00517101"/>
    <w:rsid w:val="00524726"/>
    <w:rsid w:val="00563E94"/>
    <w:rsid w:val="00576095"/>
    <w:rsid w:val="00577F24"/>
    <w:rsid w:val="005A3A36"/>
    <w:rsid w:val="005B466C"/>
    <w:rsid w:val="005B7FE8"/>
    <w:rsid w:val="005C0A9A"/>
    <w:rsid w:val="005C558B"/>
    <w:rsid w:val="005F6B08"/>
    <w:rsid w:val="00612902"/>
    <w:rsid w:val="0069682B"/>
    <w:rsid w:val="006C28B3"/>
    <w:rsid w:val="007049EB"/>
    <w:rsid w:val="00710271"/>
    <w:rsid w:val="00717C9F"/>
    <w:rsid w:val="007364D0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107"/>
    <w:rsid w:val="00A12349"/>
    <w:rsid w:val="00A7346C"/>
    <w:rsid w:val="00A87B75"/>
    <w:rsid w:val="00A91908"/>
    <w:rsid w:val="00AA085D"/>
    <w:rsid w:val="00AA4551"/>
    <w:rsid w:val="00AA46ED"/>
    <w:rsid w:val="00AA4DCC"/>
    <w:rsid w:val="00AA5CE9"/>
    <w:rsid w:val="00AD14A4"/>
    <w:rsid w:val="00AD7C32"/>
    <w:rsid w:val="00AF242A"/>
    <w:rsid w:val="00AF796F"/>
    <w:rsid w:val="00B04F25"/>
    <w:rsid w:val="00B14E23"/>
    <w:rsid w:val="00BA5029"/>
    <w:rsid w:val="00BC2F3C"/>
    <w:rsid w:val="00BE5AFC"/>
    <w:rsid w:val="00C02721"/>
    <w:rsid w:val="00C03F4A"/>
    <w:rsid w:val="00C31869"/>
    <w:rsid w:val="00C46DF9"/>
    <w:rsid w:val="00CB41F8"/>
    <w:rsid w:val="00CE3307"/>
    <w:rsid w:val="00D76DF8"/>
    <w:rsid w:val="00DB1272"/>
    <w:rsid w:val="00DB5302"/>
    <w:rsid w:val="00DD6B1F"/>
    <w:rsid w:val="00E124F4"/>
    <w:rsid w:val="00E14B44"/>
    <w:rsid w:val="00E36337"/>
    <w:rsid w:val="00E43EDA"/>
    <w:rsid w:val="00E4616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  <w:rsid w:val="00FF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2016-11-24T10:20:00Z</dcterms:created>
  <dcterms:modified xsi:type="dcterms:W3CDTF">2016-11-25T06:21:00Z</dcterms:modified>
</cp:coreProperties>
</file>